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673" w:rsidRDefault="00393673" w:rsidP="006C7072">
      <w:pPr>
        <w:ind w:firstLine="4820"/>
        <w:rPr>
          <w:sz w:val="28"/>
          <w:szCs w:val="28"/>
        </w:rPr>
      </w:pPr>
      <w:r>
        <w:rPr>
          <w:sz w:val="28"/>
          <w:szCs w:val="28"/>
        </w:rPr>
        <w:t>Приложение 3</w:t>
      </w:r>
    </w:p>
    <w:p w:rsidR="00393673" w:rsidRDefault="00393673" w:rsidP="008353C2">
      <w:pPr>
        <w:ind w:firstLine="4820"/>
        <w:rPr>
          <w:sz w:val="28"/>
          <w:szCs w:val="28"/>
        </w:rPr>
      </w:pPr>
      <w:r>
        <w:rPr>
          <w:sz w:val="28"/>
          <w:szCs w:val="28"/>
        </w:rPr>
        <w:t xml:space="preserve">к Административному регламенту </w:t>
      </w:r>
    </w:p>
    <w:p w:rsidR="00393673" w:rsidRDefault="00393673" w:rsidP="008353C2">
      <w:pPr>
        <w:ind w:firstLine="4820"/>
        <w:rPr>
          <w:sz w:val="28"/>
          <w:szCs w:val="28"/>
        </w:rPr>
      </w:pPr>
      <w:r>
        <w:rPr>
          <w:sz w:val="28"/>
          <w:szCs w:val="28"/>
        </w:rPr>
        <w:t>по предоставлению муниципальной</w:t>
      </w:r>
    </w:p>
    <w:p w:rsidR="00393673" w:rsidRDefault="00393673" w:rsidP="008353C2">
      <w:pPr>
        <w:ind w:firstLine="4820"/>
        <w:rPr>
          <w:sz w:val="28"/>
          <w:szCs w:val="28"/>
        </w:rPr>
      </w:pPr>
      <w:r>
        <w:rPr>
          <w:sz w:val="28"/>
          <w:szCs w:val="28"/>
        </w:rPr>
        <w:t xml:space="preserve">услуги «Предоставление </w:t>
      </w:r>
    </w:p>
    <w:p w:rsidR="00393673" w:rsidRDefault="00393673" w:rsidP="008353C2">
      <w:pPr>
        <w:ind w:firstLine="4820"/>
        <w:rPr>
          <w:sz w:val="28"/>
          <w:szCs w:val="28"/>
        </w:rPr>
      </w:pPr>
      <w:r>
        <w:rPr>
          <w:sz w:val="28"/>
          <w:szCs w:val="28"/>
        </w:rPr>
        <w:t>информации об очередности</w:t>
      </w:r>
    </w:p>
    <w:p w:rsidR="00393673" w:rsidRDefault="00393673" w:rsidP="008353C2">
      <w:pPr>
        <w:ind w:firstLine="4820"/>
        <w:rPr>
          <w:sz w:val="28"/>
          <w:szCs w:val="28"/>
        </w:rPr>
      </w:pPr>
      <w:r>
        <w:rPr>
          <w:sz w:val="28"/>
          <w:szCs w:val="28"/>
        </w:rPr>
        <w:t>предоставления жилых помещений</w:t>
      </w:r>
    </w:p>
    <w:p w:rsidR="00393673" w:rsidRDefault="00393673" w:rsidP="008353C2">
      <w:pPr>
        <w:ind w:firstLine="4820"/>
        <w:rPr>
          <w:sz w:val="28"/>
          <w:szCs w:val="28"/>
        </w:rPr>
      </w:pPr>
      <w:r>
        <w:rPr>
          <w:sz w:val="28"/>
          <w:szCs w:val="28"/>
        </w:rPr>
        <w:t>на условиях социального найма»</w:t>
      </w:r>
    </w:p>
    <w:p w:rsidR="00393673" w:rsidRDefault="00393673" w:rsidP="008353C2">
      <w:pPr>
        <w:ind w:firstLine="4820"/>
        <w:rPr>
          <w:sz w:val="28"/>
          <w:szCs w:val="28"/>
        </w:rPr>
      </w:pPr>
    </w:p>
    <w:p w:rsidR="00393673" w:rsidRDefault="00393673" w:rsidP="006C7072">
      <w:pPr>
        <w:ind w:firstLine="4820"/>
        <w:rPr>
          <w:sz w:val="28"/>
          <w:szCs w:val="28"/>
        </w:rPr>
      </w:pPr>
    </w:p>
    <w:p w:rsidR="00393673" w:rsidRDefault="00393673" w:rsidP="006C7072">
      <w:pPr>
        <w:ind w:firstLine="4820"/>
        <w:rPr>
          <w:sz w:val="28"/>
          <w:szCs w:val="28"/>
        </w:rPr>
      </w:pPr>
    </w:p>
    <w:p w:rsidR="00393673" w:rsidRPr="002143E8" w:rsidRDefault="00393673" w:rsidP="006C7072">
      <w:pPr>
        <w:ind w:firstLine="4820"/>
        <w:rPr>
          <w:sz w:val="28"/>
          <w:szCs w:val="28"/>
        </w:rPr>
      </w:pPr>
      <w:r w:rsidRPr="002143E8">
        <w:rPr>
          <w:sz w:val="28"/>
          <w:szCs w:val="28"/>
        </w:rPr>
        <w:t xml:space="preserve">Главе </w:t>
      </w:r>
    </w:p>
    <w:p w:rsidR="00393673" w:rsidRDefault="00393673" w:rsidP="006C7072">
      <w:pPr>
        <w:ind w:firstLine="4820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393673" w:rsidRDefault="00393673" w:rsidP="006C7072">
      <w:pPr>
        <w:ind w:firstLine="4820"/>
        <w:rPr>
          <w:sz w:val="28"/>
          <w:szCs w:val="28"/>
        </w:rPr>
      </w:pPr>
      <w:r>
        <w:rPr>
          <w:sz w:val="28"/>
          <w:szCs w:val="28"/>
        </w:rPr>
        <w:t>Белореченский район</w:t>
      </w:r>
      <w:r w:rsidRPr="002143E8">
        <w:rPr>
          <w:sz w:val="28"/>
          <w:szCs w:val="28"/>
        </w:rPr>
        <w:t xml:space="preserve"> </w:t>
      </w:r>
    </w:p>
    <w:p w:rsidR="00393673" w:rsidRPr="00D34419" w:rsidRDefault="00393673" w:rsidP="006C70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_______________________________</w:t>
      </w:r>
    </w:p>
    <w:p w:rsidR="00393673" w:rsidRPr="00D34419" w:rsidRDefault="00393673" w:rsidP="006C70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_____</w:t>
      </w:r>
      <w:r w:rsidRPr="00D34419">
        <w:rPr>
          <w:sz w:val="28"/>
          <w:szCs w:val="28"/>
        </w:rPr>
        <w:t>___________________________</w:t>
      </w:r>
    </w:p>
    <w:p w:rsidR="00393673" w:rsidRPr="00D34419" w:rsidRDefault="00393673" w:rsidP="00D34419">
      <w:pPr>
        <w:ind w:firstLine="5245"/>
        <w:jc w:val="both"/>
        <w:rPr>
          <w:sz w:val="20"/>
          <w:szCs w:val="20"/>
        </w:rPr>
      </w:pPr>
      <w:r w:rsidRPr="00D34419">
        <w:rPr>
          <w:sz w:val="28"/>
          <w:szCs w:val="28"/>
        </w:rPr>
        <w:t xml:space="preserve">    </w:t>
      </w:r>
      <w:r w:rsidRPr="00D34419">
        <w:rPr>
          <w:sz w:val="20"/>
          <w:szCs w:val="20"/>
        </w:rPr>
        <w:t>(ФИО заявителя,  почтовый адрес</w:t>
      </w:r>
    </w:p>
    <w:p w:rsidR="00393673" w:rsidRPr="00D34419" w:rsidRDefault="00393673" w:rsidP="006C707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</w:t>
      </w:r>
      <w:r w:rsidRPr="00D34419">
        <w:rPr>
          <w:sz w:val="20"/>
          <w:szCs w:val="20"/>
        </w:rPr>
        <w:t>__________________________________</w:t>
      </w:r>
      <w:r>
        <w:rPr>
          <w:sz w:val="20"/>
          <w:szCs w:val="20"/>
        </w:rPr>
        <w:t>_______</w:t>
      </w:r>
      <w:r w:rsidRPr="00D34419">
        <w:rPr>
          <w:sz w:val="20"/>
          <w:szCs w:val="20"/>
        </w:rPr>
        <w:t>____</w:t>
      </w:r>
    </w:p>
    <w:p w:rsidR="00393673" w:rsidRPr="00D34419" w:rsidRDefault="00393673" w:rsidP="00D34419">
      <w:pPr>
        <w:ind w:firstLine="5245"/>
        <w:jc w:val="both"/>
        <w:rPr>
          <w:sz w:val="20"/>
          <w:szCs w:val="20"/>
        </w:rPr>
      </w:pPr>
      <w:r w:rsidRPr="00D34419">
        <w:rPr>
          <w:sz w:val="20"/>
          <w:szCs w:val="20"/>
        </w:rPr>
        <w:t xml:space="preserve">              номер телефона)</w:t>
      </w:r>
    </w:p>
    <w:p w:rsidR="00393673" w:rsidRPr="00D34419" w:rsidRDefault="00393673" w:rsidP="00D34419">
      <w:pPr>
        <w:ind w:firstLine="5245"/>
        <w:jc w:val="both"/>
        <w:rPr>
          <w:sz w:val="28"/>
          <w:szCs w:val="28"/>
        </w:rPr>
      </w:pPr>
    </w:p>
    <w:p w:rsidR="00393673" w:rsidRPr="00D34419" w:rsidRDefault="00393673" w:rsidP="00D34419">
      <w:pPr>
        <w:ind w:left="5529" w:hanging="1"/>
        <w:rPr>
          <w:sz w:val="28"/>
          <w:szCs w:val="28"/>
        </w:rPr>
      </w:pPr>
    </w:p>
    <w:p w:rsidR="00393673" w:rsidRPr="00D34419" w:rsidRDefault="00393673" w:rsidP="00D34419">
      <w:pPr>
        <w:jc w:val="center"/>
        <w:rPr>
          <w:sz w:val="28"/>
          <w:szCs w:val="28"/>
        </w:rPr>
      </w:pPr>
    </w:p>
    <w:p w:rsidR="00393673" w:rsidRPr="00D34419" w:rsidRDefault="00393673" w:rsidP="00D34419">
      <w:pPr>
        <w:jc w:val="center"/>
        <w:rPr>
          <w:sz w:val="28"/>
          <w:szCs w:val="28"/>
        </w:rPr>
      </w:pPr>
      <w:r w:rsidRPr="00D34419">
        <w:rPr>
          <w:sz w:val="28"/>
          <w:szCs w:val="28"/>
        </w:rPr>
        <w:t>Заявление</w:t>
      </w:r>
    </w:p>
    <w:p w:rsidR="00393673" w:rsidRDefault="00393673" w:rsidP="00BD3985">
      <w:pPr>
        <w:ind w:firstLine="540"/>
        <w:jc w:val="center"/>
        <w:rPr>
          <w:sz w:val="28"/>
          <w:szCs w:val="28"/>
        </w:rPr>
      </w:pPr>
      <w:r w:rsidRPr="00D34419">
        <w:rPr>
          <w:sz w:val="28"/>
          <w:szCs w:val="28"/>
        </w:rPr>
        <w:t xml:space="preserve">о выдаче дубликата </w:t>
      </w:r>
      <w:r>
        <w:rPr>
          <w:sz w:val="28"/>
          <w:szCs w:val="28"/>
        </w:rPr>
        <w:t xml:space="preserve">результата предоставления </w:t>
      </w:r>
    </w:p>
    <w:p w:rsidR="00393673" w:rsidRPr="00D34419" w:rsidRDefault="00393673" w:rsidP="00BD3985">
      <w:pPr>
        <w:ind w:firstLine="540"/>
        <w:jc w:val="center"/>
        <w:rPr>
          <w:rFonts w:ascii="Verdana" w:hAnsi="Verdana"/>
          <w:sz w:val="28"/>
          <w:szCs w:val="28"/>
        </w:rPr>
      </w:pPr>
      <w:r>
        <w:rPr>
          <w:sz w:val="28"/>
          <w:szCs w:val="28"/>
        </w:rPr>
        <w:t>муниципальной услуги</w:t>
      </w:r>
    </w:p>
    <w:p w:rsidR="00393673" w:rsidRPr="00D34419" w:rsidRDefault="00393673" w:rsidP="00D34419">
      <w:pPr>
        <w:ind w:firstLine="540"/>
        <w:jc w:val="both"/>
        <w:rPr>
          <w:sz w:val="28"/>
          <w:szCs w:val="28"/>
        </w:rPr>
      </w:pPr>
    </w:p>
    <w:p w:rsidR="00393673" w:rsidRPr="00D34419" w:rsidRDefault="00393673" w:rsidP="00444E7E">
      <w:pPr>
        <w:ind w:left="550" w:firstLine="868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 xml:space="preserve">Прошу выдать </w:t>
      </w:r>
      <w:r>
        <w:rPr>
          <w:sz w:val="28"/>
          <w:szCs w:val="28"/>
        </w:rPr>
        <w:t xml:space="preserve">дубликат информации </w:t>
      </w:r>
      <w:r w:rsidRPr="00CC3236">
        <w:rPr>
          <w:sz w:val="28"/>
          <w:szCs w:val="28"/>
        </w:rPr>
        <w:t>об очередности предоставления жилых помещений на условиях социального найма</w:t>
      </w:r>
    </w:p>
    <w:p w:rsidR="00393673" w:rsidRPr="00D34419" w:rsidRDefault="00393673" w:rsidP="00D34419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 xml:space="preserve"> от  "______" ________ 20___ г. № ____</w:t>
      </w:r>
    </w:p>
    <w:p w:rsidR="00393673" w:rsidRPr="00D34419" w:rsidRDefault="00393673" w:rsidP="00D34419">
      <w:pPr>
        <w:ind w:firstLine="540"/>
        <w:jc w:val="both"/>
        <w:rPr>
          <w:sz w:val="28"/>
          <w:szCs w:val="28"/>
        </w:rPr>
      </w:pPr>
      <w:r w:rsidRPr="00D34419">
        <w:rPr>
          <w:sz w:val="28"/>
          <w:szCs w:val="28"/>
        </w:rPr>
        <w:t>______________________________________________________________</w:t>
      </w:r>
    </w:p>
    <w:p w:rsidR="00393673" w:rsidRPr="00D34419" w:rsidRDefault="00393673" w:rsidP="00D34419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в связи с</w:t>
      </w:r>
    </w:p>
    <w:p w:rsidR="00393673" w:rsidRPr="00D34419" w:rsidRDefault="00393673" w:rsidP="00D34419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______________________________________________________________</w:t>
      </w:r>
    </w:p>
    <w:p w:rsidR="00393673" w:rsidRPr="00D34419" w:rsidRDefault="00393673" w:rsidP="00D34419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_____________________________________________________________ .</w:t>
      </w:r>
    </w:p>
    <w:p w:rsidR="00393673" w:rsidRPr="00D34419" w:rsidRDefault="00393673" w:rsidP="00D34419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 </w:t>
      </w:r>
    </w:p>
    <w:p w:rsidR="00393673" w:rsidRDefault="00393673" w:rsidP="00D34419">
      <w:pPr>
        <w:ind w:left="567"/>
        <w:jc w:val="both"/>
        <w:rPr>
          <w:sz w:val="28"/>
          <w:szCs w:val="28"/>
        </w:rPr>
      </w:pPr>
    </w:p>
    <w:p w:rsidR="00393673" w:rsidRPr="00D34419" w:rsidRDefault="00393673" w:rsidP="00474535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"______" ________________ 20_____ г.</w:t>
      </w:r>
    </w:p>
    <w:p w:rsidR="00393673" w:rsidRPr="00617C4C" w:rsidRDefault="00393673" w:rsidP="00474535">
      <w:pPr>
        <w:ind w:firstLine="540"/>
        <w:jc w:val="both"/>
        <w:rPr>
          <w:rFonts w:ascii="Verdana" w:hAnsi="Verdana"/>
          <w:sz w:val="28"/>
          <w:szCs w:val="28"/>
          <w:highlight w:val="magenta"/>
        </w:rPr>
      </w:pPr>
    </w:p>
    <w:p w:rsidR="00393673" w:rsidRPr="00D34419" w:rsidRDefault="00393673" w:rsidP="00D34419">
      <w:pPr>
        <w:ind w:left="567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 xml:space="preserve">_________________      </w:t>
      </w:r>
      <w:r>
        <w:rPr>
          <w:sz w:val="28"/>
          <w:szCs w:val="28"/>
        </w:rPr>
        <w:t xml:space="preserve">                           </w:t>
      </w:r>
      <w:r w:rsidRPr="00D34419">
        <w:rPr>
          <w:sz w:val="28"/>
          <w:szCs w:val="28"/>
        </w:rPr>
        <w:t>_________________________</w:t>
      </w:r>
    </w:p>
    <w:p w:rsidR="00393673" w:rsidRPr="00D34419" w:rsidRDefault="00393673" w:rsidP="00D34419">
      <w:pPr>
        <w:ind w:firstLine="540"/>
        <w:jc w:val="both"/>
        <w:rPr>
          <w:rFonts w:ascii="Verdana" w:hAnsi="Verdana"/>
          <w:sz w:val="20"/>
          <w:szCs w:val="20"/>
        </w:rPr>
      </w:pPr>
      <w:r w:rsidRPr="00D34419">
        <w:rPr>
          <w:sz w:val="28"/>
          <w:szCs w:val="28"/>
        </w:rPr>
        <w:t xml:space="preserve">        </w:t>
      </w:r>
      <w:r w:rsidRPr="00D34419">
        <w:rPr>
          <w:sz w:val="20"/>
          <w:szCs w:val="20"/>
        </w:rPr>
        <w:t xml:space="preserve">(подпись)                                </w:t>
      </w:r>
      <w:r>
        <w:rPr>
          <w:sz w:val="20"/>
          <w:szCs w:val="20"/>
        </w:rPr>
        <w:t xml:space="preserve">                        </w:t>
      </w:r>
      <w:r w:rsidRPr="00D34419">
        <w:rPr>
          <w:sz w:val="20"/>
          <w:szCs w:val="20"/>
        </w:rPr>
        <w:t xml:space="preserve">     </w:t>
      </w:r>
      <w:r>
        <w:rPr>
          <w:sz w:val="20"/>
          <w:szCs w:val="20"/>
        </w:rPr>
        <w:t xml:space="preserve">                                       </w:t>
      </w:r>
      <w:r w:rsidRPr="00D34419">
        <w:rPr>
          <w:sz w:val="20"/>
          <w:szCs w:val="20"/>
        </w:rPr>
        <w:t>(Ф.И.О.)</w:t>
      </w:r>
    </w:p>
    <w:p w:rsidR="00393673" w:rsidRPr="00D34419" w:rsidRDefault="00393673" w:rsidP="00D34419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 </w:t>
      </w:r>
    </w:p>
    <w:p w:rsidR="00393673" w:rsidRPr="00617C4C" w:rsidRDefault="00393673" w:rsidP="00D34419">
      <w:pPr>
        <w:ind w:firstLine="540"/>
        <w:jc w:val="both"/>
        <w:rPr>
          <w:rFonts w:ascii="Verdana" w:hAnsi="Verdana"/>
          <w:sz w:val="28"/>
          <w:szCs w:val="28"/>
          <w:highlight w:val="magenta"/>
        </w:rPr>
      </w:pPr>
    </w:p>
    <w:p w:rsidR="00393673" w:rsidRPr="00617C4C" w:rsidRDefault="00393673" w:rsidP="00D34419">
      <w:pPr>
        <w:rPr>
          <w:sz w:val="28"/>
          <w:szCs w:val="28"/>
          <w:highlight w:val="magenta"/>
        </w:rPr>
      </w:pPr>
    </w:p>
    <w:p w:rsidR="00393673" w:rsidRPr="00617C4C" w:rsidRDefault="00393673" w:rsidP="00D34419">
      <w:pPr>
        <w:rPr>
          <w:sz w:val="28"/>
          <w:szCs w:val="28"/>
          <w:highlight w:val="magenta"/>
        </w:rPr>
      </w:pPr>
    </w:p>
    <w:p w:rsidR="00393673" w:rsidRPr="00617C4C" w:rsidRDefault="00393673" w:rsidP="00D34419">
      <w:pPr>
        <w:rPr>
          <w:sz w:val="28"/>
          <w:szCs w:val="28"/>
          <w:highlight w:val="magenta"/>
        </w:rPr>
      </w:pPr>
    </w:p>
    <w:p w:rsidR="00393673" w:rsidRPr="00617C4C" w:rsidRDefault="00393673" w:rsidP="00D34419">
      <w:pPr>
        <w:rPr>
          <w:sz w:val="28"/>
          <w:szCs w:val="28"/>
          <w:highlight w:val="magenta"/>
        </w:rPr>
      </w:pPr>
    </w:p>
    <w:p w:rsidR="00393673" w:rsidRPr="00617C4C" w:rsidRDefault="00393673" w:rsidP="00D34419">
      <w:pPr>
        <w:rPr>
          <w:sz w:val="28"/>
          <w:szCs w:val="28"/>
          <w:highlight w:val="magenta"/>
        </w:rPr>
      </w:pPr>
    </w:p>
    <w:p w:rsidR="00393673" w:rsidRDefault="00393673"/>
    <w:sectPr w:rsidR="00393673" w:rsidSect="0018035A">
      <w:headerReference w:type="even" r:id="rId6"/>
      <w:headerReference w:type="default" r:id="rId7"/>
      <w:pgSz w:w="11906" w:h="16838"/>
      <w:pgMar w:top="1135" w:right="851" w:bottom="125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3673" w:rsidRDefault="00393673">
      <w:r>
        <w:separator/>
      </w:r>
    </w:p>
  </w:endnote>
  <w:endnote w:type="continuationSeparator" w:id="0">
    <w:p w:rsidR="00393673" w:rsidRDefault="003936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3673" w:rsidRDefault="00393673">
      <w:r>
        <w:separator/>
      </w:r>
    </w:p>
  </w:footnote>
  <w:footnote w:type="continuationSeparator" w:id="0">
    <w:p w:rsidR="00393673" w:rsidRDefault="003936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3673" w:rsidRDefault="00393673" w:rsidP="00745A4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93673" w:rsidRDefault="0039367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3673" w:rsidRDefault="00393673" w:rsidP="00745A4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32</w:t>
    </w:r>
    <w:r>
      <w:rPr>
        <w:rStyle w:val="PageNumber"/>
      </w:rPr>
      <w:fldChar w:fldCharType="end"/>
    </w:r>
  </w:p>
  <w:p w:rsidR="00393673" w:rsidRDefault="00393673" w:rsidP="00DA6CC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4419"/>
    <w:rsid w:val="00037EFF"/>
    <w:rsid w:val="00086ACF"/>
    <w:rsid w:val="00115357"/>
    <w:rsid w:val="0018035A"/>
    <w:rsid w:val="001B7FFB"/>
    <w:rsid w:val="002143E8"/>
    <w:rsid w:val="002B7ED4"/>
    <w:rsid w:val="00393673"/>
    <w:rsid w:val="003D02FA"/>
    <w:rsid w:val="00444E7E"/>
    <w:rsid w:val="00474535"/>
    <w:rsid w:val="004864A6"/>
    <w:rsid w:val="005C5E62"/>
    <w:rsid w:val="00617C4C"/>
    <w:rsid w:val="006C7072"/>
    <w:rsid w:val="00745A47"/>
    <w:rsid w:val="008353C2"/>
    <w:rsid w:val="00851902"/>
    <w:rsid w:val="00877611"/>
    <w:rsid w:val="008B7637"/>
    <w:rsid w:val="008E143A"/>
    <w:rsid w:val="00B32E29"/>
    <w:rsid w:val="00BB53AF"/>
    <w:rsid w:val="00BD3985"/>
    <w:rsid w:val="00C8494C"/>
    <w:rsid w:val="00CC3236"/>
    <w:rsid w:val="00D34419"/>
    <w:rsid w:val="00DA6CCA"/>
    <w:rsid w:val="00E62B9C"/>
    <w:rsid w:val="00EA2BB6"/>
    <w:rsid w:val="00EF1F46"/>
    <w:rsid w:val="00F03513"/>
    <w:rsid w:val="00F54A6F"/>
    <w:rsid w:val="00F86C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41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34419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D34419"/>
    <w:rPr>
      <w:rFonts w:ascii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D34419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5804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200</Words>
  <Characters>1140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subject/>
  <dc:creator>zaika</dc:creator>
  <cp:keywords/>
  <dc:description/>
  <cp:lastModifiedBy>popova</cp:lastModifiedBy>
  <cp:revision>3</cp:revision>
  <cp:lastPrinted>2020-11-18T06:52:00Z</cp:lastPrinted>
  <dcterms:created xsi:type="dcterms:W3CDTF">2020-11-18T06:50:00Z</dcterms:created>
  <dcterms:modified xsi:type="dcterms:W3CDTF">2020-11-18T06:52:00Z</dcterms:modified>
</cp:coreProperties>
</file>